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8F141" w14:textId="00ED4809" w:rsidR="00BA00AB" w:rsidRDefault="00091E8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Mary SWILLYNGTON</w:t>
      </w:r>
      <w:r>
        <w:rPr>
          <w:rFonts w:cs="Times New Roman"/>
          <w:szCs w:val="24"/>
        </w:rPr>
        <w:t xml:space="preserve">       (d.1452)</w:t>
      </w:r>
    </w:p>
    <w:p w14:paraId="223FBA91" w14:textId="04EF3D41" w:rsidR="00091E8F" w:rsidRDefault="00091E8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Clementhorp. Widow.</w:t>
      </w:r>
    </w:p>
    <w:p w14:paraId="4C8F16FD" w14:textId="77777777" w:rsidR="00091E8F" w:rsidRDefault="00091E8F" w:rsidP="009139A6">
      <w:pPr>
        <w:pStyle w:val="NoSpacing"/>
        <w:rPr>
          <w:rFonts w:cs="Times New Roman"/>
          <w:szCs w:val="24"/>
        </w:rPr>
      </w:pPr>
    </w:p>
    <w:p w14:paraId="305366B7" w14:textId="77777777" w:rsidR="00091E8F" w:rsidRDefault="00091E8F" w:rsidP="009139A6">
      <w:pPr>
        <w:pStyle w:val="NoSpacing"/>
        <w:rPr>
          <w:rFonts w:cs="Times New Roman"/>
          <w:szCs w:val="24"/>
        </w:rPr>
      </w:pPr>
    </w:p>
    <w:p w14:paraId="0E9D39D9" w14:textId="4CB18AA7" w:rsidR="00091E8F" w:rsidRDefault="00091E8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Jan.1452</w:t>
      </w:r>
      <w:r>
        <w:rPr>
          <w:rFonts w:cs="Times New Roman"/>
          <w:szCs w:val="24"/>
        </w:rPr>
        <w:tab/>
        <w:t>She made her Will.   (W.Y.R. p.162)</w:t>
      </w:r>
    </w:p>
    <w:p w14:paraId="5935F234" w14:textId="0B135A98" w:rsidR="00091E8F" w:rsidRDefault="00091E8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Apr.</w:t>
      </w:r>
      <w:r>
        <w:rPr>
          <w:rFonts w:cs="Times New Roman"/>
          <w:szCs w:val="24"/>
        </w:rPr>
        <w:tab/>
        <w:t>Probate of her Will.   (ibid.)</w:t>
      </w:r>
    </w:p>
    <w:p w14:paraId="5F797B6D" w14:textId="77777777" w:rsidR="00091E8F" w:rsidRDefault="00091E8F" w:rsidP="009139A6">
      <w:pPr>
        <w:pStyle w:val="NoSpacing"/>
        <w:rPr>
          <w:rFonts w:cs="Times New Roman"/>
          <w:szCs w:val="24"/>
        </w:rPr>
      </w:pPr>
    </w:p>
    <w:p w14:paraId="36B11701" w14:textId="77777777" w:rsidR="00091E8F" w:rsidRDefault="00091E8F" w:rsidP="009139A6">
      <w:pPr>
        <w:pStyle w:val="NoSpacing"/>
        <w:rPr>
          <w:rFonts w:cs="Times New Roman"/>
          <w:szCs w:val="24"/>
        </w:rPr>
      </w:pPr>
    </w:p>
    <w:p w14:paraId="31DCCDB5" w14:textId="1526B8AA" w:rsidR="00091E8F" w:rsidRPr="00091E8F" w:rsidRDefault="00091E8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October 2023</w:t>
      </w:r>
    </w:p>
    <w:sectPr w:rsidR="00091E8F" w:rsidRPr="00091E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D81D0" w14:textId="77777777" w:rsidR="00091E8F" w:rsidRDefault="00091E8F" w:rsidP="009139A6">
      <w:r>
        <w:separator/>
      </w:r>
    </w:p>
  </w:endnote>
  <w:endnote w:type="continuationSeparator" w:id="0">
    <w:p w14:paraId="7DBA0D52" w14:textId="77777777" w:rsidR="00091E8F" w:rsidRDefault="00091E8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81E7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E18A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8328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C3E87" w14:textId="77777777" w:rsidR="00091E8F" w:rsidRDefault="00091E8F" w:rsidP="009139A6">
      <w:r>
        <w:separator/>
      </w:r>
    </w:p>
  </w:footnote>
  <w:footnote w:type="continuationSeparator" w:id="0">
    <w:p w14:paraId="152AC1E8" w14:textId="77777777" w:rsidR="00091E8F" w:rsidRDefault="00091E8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BF30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558B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E37D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E8F"/>
    <w:rsid w:val="000666E0"/>
    <w:rsid w:val="00091E8F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8CAFFD"/>
  <w15:chartTrackingRefBased/>
  <w15:docId w15:val="{FF0CD642-3738-4959-B533-1A59D188A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2023-10-27T14:35:00Z</dcterms:created>
  <dcterms:modified xsi:type="dcterms:W3CDTF">2023-10-27T14:39:00Z</dcterms:modified>
</cp:coreProperties>
</file>